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1B1E8" w14:textId="636CD76E" w:rsidR="00433D04" w:rsidRDefault="00950F55" w:rsidP="00193E1C">
      <w:pPr>
        <w:jc w:val="center"/>
        <w:rPr>
          <w:b/>
          <w:sz w:val="36"/>
          <w:szCs w:val="36"/>
          <w:lang w:val="fr-FR"/>
        </w:rPr>
      </w:pPr>
      <w:r w:rsidRPr="00411CBC">
        <w:rPr>
          <w:b/>
          <w:sz w:val="36"/>
          <w:szCs w:val="36"/>
          <w:lang w:val="fr-FR"/>
        </w:rPr>
        <w:t>AGREEMENT</w:t>
      </w:r>
      <w:r w:rsidR="00411CBC" w:rsidRPr="00411CBC">
        <w:rPr>
          <w:b/>
          <w:sz w:val="36"/>
          <w:szCs w:val="36"/>
          <w:lang w:val="fr-FR"/>
        </w:rPr>
        <w:t xml:space="preserve"> DOCUMENT</w:t>
      </w:r>
      <w:r w:rsidR="001E48D3">
        <w:rPr>
          <w:b/>
          <w:sz w:val="36"/>
          <w:szCs w:val="36"/>
          <w:lang w:val="fr-FR"/>
        </w:rPr>
        <w:t>-</w:t>
      </w:r>
      <w:r w:rsidR="005B25B0" w:rsidRPr="00411CBC">
        <w:rPr>
          <w:b/>
          <w:sz w:val="36"/>
          <w:szCs w:val="36"/>
          <w:lang w:val="fr-FR"/>
        </w:rPr>
        <w:t xml:space="preserve"> </w:t>
      </w:r>
      <w:sdt>
        <w:sdtPr>
          <w:rPr>
            <w:b/>
            <w:sz w:val="36"/>
            <w:szCs w:val="36"/>
            <w:lang w:val="en-US"/>
          </w:rPr>
          <w:id w:val="1542321290"/>
          <w:placeholder>
            <w:docPart w:val="6922308A689F4CB594B5175177AEEE31"/>
          </w:placeholder>
          <w:comboBox>
            <w:listItem w:value="Velg et element."/>
            <w:listItem w:displayText="PURCHASE OF GOODS" w:value="PURCHASE OF GOODS"/>
            <w:listItem w:displayText="PURCHASE OF SERVICES" w:value="PURCHASE OF SERVICES"/>
            <w:listItem w:displayText="Ongoing Purchases of Services" w:value="Ongoing Purchases of Services"/>
            <w:listItem w:displayText="LEASING" w:value="LEASING"/>
          </w:comboBox>
        </w:sdtPr>
        <w:sdtContent>
          <w:r w:rsidR="00A83129" w:rsidRPr="000F425E">
            <w:rPr>
              <w:b/>
              <w:sz w:val="36"/>
              <w:szCs w:val="36"/>
              <w:lang w:val="en-US"/>
            </w:rPr>
            <w:t>PURCHASE OF GOODS</w:t>
          </w:r>
        </w:sdtContent>
      </w:sdt>
      <w:r w:rsidR="00F406BE" w:rsidRPr="00411CBC">
        <w:rPr>
          <w:b/>
          <w:sz w:val="36"/>
          <w:szCs w:val="36"/>
          <w:lang w:val="fr-FR"/>
        </w:rPr>
        <w:t xml:space="preserve"> </w:t>
      </w:r>
    </w:p>
    <w:p w14:paraId="1142F457" w14:textId="77777777" w:rsidR="006A2F6A" w:rsidRPr="006A2F6A" w:rsidRDefault="006A2F6A" w:rsidP="006A2F6A">
      <w:pPr>
        <w:jc w:val="center"/>
        <w:rPr>
          <w:bCs/>
          <w:i/>
          <w:iCs/>
          <w:sz w:val="18"/>
          <w:szCs w:val="18"/>
          <w:lang w:val="en-US"/>
        </w:rPr>
      </w:pPr>
      <w:r w:rsidRPr="00D56FB9">
        <w:rPr>
          <w:bCs/>
          <w:i/>
          <w:iCs/>
          <w:sz w:val="18"/>
          <w:szCs w:val="18"/>
          <w:lang w:val="en-US"/>
        </w:rPr>
        <w:t>This document provides an overview of the agreement's key information and documents.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4DEAEBC4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50A46607" w14:textId="77777777" w:rsidR="00BF750A" w:rsidRPr="00A34AC5" w:rsidRDefault="004C259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>
              <w:rPr>
                <w:rFonts w:cstheme="minorHAnsi"/>
                <w:bCs w:val="0"/>
                <w:sz w:val="20"/>
                <w:szCs w:val="20"/>
              </w:rPr>
              <w:t>CONTRACT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785DF2" w14:paraId="742E8A31" w14:textId="77777777" w:rsidTr="00F406BE">
        <w:tc>
          <w:tcPr>
            <w:tcW w:w="2122" w:type="dxa"/>
          </w:tcPr>
          <w:p w14:paraId="48639425" w14:textId="77777777" w:rsidR="00BC0E2E" w:rsidRPr="00F406BE" w:rsidRDefault="005C21C2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Contract name</w:t>
            </w:r>
          </w:p>
        </w:tc>
        <w:tc>
          <w:tcPr>
            <w:tcW w:w="6894" w:type="dxa"/>
            <w:gridSpan w:val="3"/>
          </w:tcPr>
          <w:p w14:paraId="2F373665" w14:textId="21394F13" w:rsidR="00BC0E2E" w:rsidRPr="00B5186A" w:rsidRDefault="00C4035E" w:rsidP="00BC0E2E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5186A">
              <w:rPr>
                <w:rFonts w:cstheme="minorHAnsi"/>
                <w:b/>
                <w:sz w:val="20"/>
                <w:szCs w:val="20"/>
                <w:lang w:val="en-US"/>
              </w:rPr>
              <w:t>Robot-based Directed Energy Deposition (DED) system</w:t>
            </w:r>
          </w:p>
        </w:tc>
      </w:tr>
      <w:tr w:rsidR="00765E8D" w:rsidRPr="00785DF2" w14:paraId="72EC340D" w14:textId="77777777" w:rsidTr="00F406BE">
        <w:tc>
          <w:tcPr>
            <w:tcW w:w="2122" w:type="dxa"/>
          </w:tcPr>
          <w:p w14:paraId="38788146" w14:textId="77777777" w:rsidR="00765E8D" w:rsidRPr="00F406BE" w:rsidRDefault="003C3E41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Scope</w:t>
            </w:r>
          </w:p>
        </w:tc>
        <w:tc>
          <w:tcPr>
            <w:tcW w:w="6894" w:type="dxa"/>
            <w:gridSpan w:val="3"/>
          </w:tcPr>
          <w:p w14:paraId="02041D7F" w14:textId="061E705A" w:rsidR="00765E8D" w:rsidRPr="00B5186A" w:rsidRDefault="00C4035E" w:rsidP="00BC0E2E">
            <w:pPr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B5186A">
              <w:rPr>
                <w:rFonts w:cstheme="minorHAnsi"/>
                <w:bCs/>
                <w:sz w:val="20"/>
                <w:szCs w:val="20"/>
                <w:lang w:val="en-US"/>
              </w:rPr>
              <w:t>Delivery of one (1) robot-based Directed Energy Deposition (DED) system for additive manufacturing research at NTNU. The system shall include a complete, turnkey DED cell with robot, laser source, wire feed system, workpiece positioner, safety enclosure, control system, and associated software.</w:t>
            </w:r>
          </w:p>
        </w:tc>
      </w:tr>
      <w:tr w:rsidR="00F547A3" w:rsidRPr="00785DF2" w14:paraId="3E5D7627" w14:textId="77777777" w:rsidTr="00F406BE">
        <w:tc>
          <w:tcPr>
            <w:tcW w:w="2122" w:type="dxa"/>
          </w:tcPr>
          <w:p w14:paraId="6A95C94A" w14:textId="77777777" w:rsidR="00F547A3" w:rsidRPr="00F406BE" w:rsidRDefault="00CD05DB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Applies to</w:t>
            </w:r>
          </w:p>
        </w:tc>
        <w:tc>
          <w:tcPr>
            <w:tcW w:w="6894" w:type="dxa"/>
            <w:gridSpan w:val="3"/>
          </w:tcPr>
          <w:p w14:paraId="0F580250" w14:textId="5FEF5A4E" w:rsidR="00F547A3" w:rsidRPr="00C4035E" w:rsidRDefault="00343DE8" w:rsidP="00BC0E2E">
            <w:pPr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C4035E">
              <w:rPr>
                <w:rFonts w:cstheme="minorHAnsi"/>
                <w:bCs/>
                <w:sz w:val="20"/>
                <w:szCs w:val="20"/>
                <w:lang w:val="en-US"/>
              </w:rPr>
              <w:t xml:space="preserve">NTNU, </w:t>
            </w:r>
            <w:r w:rsidR="00C4035E" w:rsidRPr="00C4035E">
              <w:rPr>
                <w:rFonts w:cstheme="minorHAnsi"/>
                <w:bCs/>
                <w:sz w:val="20"/>
                <w:szCs w:val="20"/>
                <w:lang w:val="en-US"/>
              </w:rPr>
              <w:t>Department of Mechanical and Industrial Engineering (MTP)</w:t>
            </w:r>
          </w:p>
        </w:tc>
      </w:tr>
      <w:bookmarkEnd w:id="0"/>
      <w:tr w:rsidR="00291E31" w:rsidRPr="00F406BE" w14:paraId="7DCB7142" w14:textId="77777777" w:rsidTr="00F406BE">
        <w:tc>
          <w:tcPr>
            <w:tcW w:w="2122" w:type="dxa"/>
          </w:tcPr>
          <w:p w14:paraId="228A8DC3" w14:textId="77777777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Re</w:t>
            </w:r>
            <w:r w:rsidR="005C21C2">
              <w:rPr>
                <w:rFonts w:cstheme="minorHAnsi"/>
                <w:sz w:val="20"/>
                <w:szCs w:val="20"/>
              </w:rPr>
              <w:t>ference</w:t>
            </w:r>
          </w:p>
        </w:tc>
        <w:tc>
          <w:tcPr>
            <w:tcW w:w="2298" w:type="dxa"/>
          </w:tcPr>
          <w:p w14:paraId="386D3247" w14:textId="3B724D87" w:rsidR="00765E8D" w:rsidRPr="003357CD" w:rsidRDefault="00274C47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274C47">
              <w:rPr>
                <w:rFonts w:cstheme="minorHAnsi"/>
                <w:bCs/>
                <w:sz w:val="20"/>
                <w:szCs w:val="20"/>
              </w:rPr>
              <w:t>ANSK-25-0080</w:t>
            </w:r>
          </w:p>
        </w:tc>
        <w:tc>
          <w:tcPr>
            <w:tcW w:w="2298" w:type="dxa"/>
          </w:tcPr>
          <w:p w14:paraId="502EAFB9" w14:textId="77777777" w:rsidR="00765E8D" w:rsidRPr="001B7CD7" w:rsidRDefault="00765E8D" w:rsidP="00BC0E2E">
            <w:pPr>
              <w:rPr>
                <w:rFonts w:cstheme="minorHAnsi"/>
                <w:bCs/>
                <w:sz w:val="20"/>
                <w:szCs w:val="20"/>
                <w:highlight w:val="cyan"/>
              </w:rPr>
            </w:pPr>
            <w:r w:rsidRPr="00C4035E">
              <w:rPr>
                <w:rFonts w:cstheme="minorHAnsi"/>
                <w:bCs/>
                <w:sz w:val="20"/>
                <w:szCs w:val="20"/>
              </w:rPr>
              <w:t>A</w:t>
            </w:r>
            <w:r w:rsidR="006F53AD" w:rsidRPr="00C4035E">
              <w:rPr>
                <w:rFonts w:cstheme="minorHAnsi"/>
                <w:bCs/>
                <w:sz w:val="20"/>
                <w:szCs w:val="20"/>
              </w:rPr>
              <w:t>rchive reference</w:t>
            </w:r>
          </w:p>
        </w:tc>
        <w:tc>
          <w:tcPr>
            <w:tcW w:w="2298" w:type="dxa"/>
          </w:tcPr>
          <w:p w14:paraId="2A18358F" w14:textId="77777777" w:rsidR="00765E8D" w:rsidRPr="003357CD" w:rsidRDefault="00F406BE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3357CD">
              <w:rPr>
                <w:rFonts w:cstheme="minorHAnsi"/>
                <w:bCs/>
                <w:sz w:val="20"/>
                <w:szCs w:val="20"/>
              </w:rPr>
              <w:t>Xxxx/xxxxxx</w:t>
            </w:r>
          </w:p>
        </w:tc>
      </w:tr>
      <w:tr w:rsidR="00E131FA" w:rsidRPr="00F406BE" w14:paraId="78E857E0" w14:textId="77777777" w:rsidTr="00F406BE">
        <w:tc>
          <w:tcPr>
            <w:tcW w:w="2122" w:type="dxa"/>
          </w:tcPr>
          <w:p w14:paraId="00C4E7AB" w14:textId="77777777" w:rsidR="00E131FA" w:rsidRPr="00F406BE" w:rsidRDefault="00D226ED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Contract type</w:t>
            </w:r>
          </w:p>
        </w:tc>
        <w:tc>
          <w:tcPr>
            <w:tcW w:w="6894" w:type="dxa"/>
            <w:gridSpan w:val="3"/>
          </w:tcPr>
          <w:p w14:paraId="1CF833CF" w14:textId="1318DECC" w:rsidR="00F406BE" w:rsidRPr="00C4035E" w:rsidRDefault="00000000" w:rsidP="00861963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74848320"/>
                <w:placeholder>
                  <w:docPart w:val="6922308A689F4CB594B5175177AEEE31"/>
                </w:placeholder>
                <w:dropDownList>
                  <w:listItem w:value="Velg et element."/>
                  <w:listItem w:displayText="Supply contract" w:value="Supply contract"/>
                  <w:listItem w:displayText="Services" w:value="Services"/>
                  <w:listItem w:displayText="Building and civil engineering " w:value="Building and civil engineering "/>
                  <w:listItem w:displayText="Spesific services" w:value="Spesific services"/>
                </w:dropDownList>
              </w:sdtPr>
              <w:sdtContent>
                <w:r w:rsidR="003A4950" w:rsidRPr="00C4035E">
                  <w:rPr>
                    <w:rFonts w:cstheme="minorHAnsi"/>
                    <w:sz w:val="20"/>
                    <w:szCs w:val="20"/>
                  </w:rPr>
                  <w:t>Supply contract</w:t>
                </w:r>
              </w:sdtContent>
            </w:sdt>
            <w:r w:rsidR="00861963" w:rsidRPr="00C4035E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F406BE" w:rsidRPr="00785DF2" w14:paraId="0492A180" w14:textId="77777777" w:rsidTr="00F406BE">
        <w:tc>
          <w:tcPr>
            <w:tcW w:w="2122" w:type="dxa"/>
          </w:tcPr>
          <w:p w14:paraId="04802341" w14:textId="77777777" w:rsidR="00F406BE" w:rsidRPr="00F406BE" w:rsidRDefault="003C4DAB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Duration</w:t>
            </w:r>
          </w:p>
        </w:tc>
        <w:tc>
          <w:tcPr>
            <w:tcW w:w="6894" w:type="dxa"/>
            <w:gridSpan w:val="3"/>
          </w:tcPr>
          <w:p w14:paraId="42D51BA7" w14:textId="5DEC2882" w:rsidR="00F406BE" w:rsidRPr="00C4035E" w:rsidRDefault="003A4950" w:rsidP="00D90664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C4035E">
              <w:rPr>
                <w:rFonts w:cstheme="minorHAnsi"/>
                <w:sz w:val="20"/>
                <w:szCs w:val="20"/>
                <w:lang w:val="en-US"/>
              </w:rPr>
              <w:t>One time order with warranty and support</w:t>
            </w: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6A7593D4" w14:textId="77777777" w:rsidTr="003D3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84A5816" w14:textId="77777777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</w:t>
            </w:r>
            <w:r w:rsidR="00197E08">
              <w:rPr>
                <w:rFonts w:cstheme="minorHAnsi"/>
                <w:bCs w:val="0"/>
                <w:sz w:val="20"/>
                <w:szCs w:val="20"/>
              </w:rPr>
              <w:t>ARTIES</w:t>
            </w:r>
          </w:p>
        </w:tc>
        <w:tc>
          <w:tcPr>
            <w:tcW w:w="3447" w:type="dxa"/>
            <w:shd w:val="clear" w:color="auto" w:fill="E7E6E6" w:themeFill="background2"/>
          </w:tcPr>
          <w:p w14:paraId="2721FA64" w14:textId="77777777" w:rsidR="005C49EA" w:rsidRPr="00C246A6" w:rsidRDefault="004C2595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Customer</w:t>
            </w:r>
          </w:p>
        </w:tc>
        <w:tc>
          <w:tcPr>
            <w:tcW w:w="3498" w:type="dxa"/>
            <w:shd w:val="clear" w:color="auto" w:fill="E7E6E6" w:themeFill="background2"/>
          </w:tcPr>
          <w:p w14:paraId="5D8FA338" w14:textId="77777777" w:rsidR="005C49EA" w:rsidRPr="00C246A6" w:rsidRDefault="003B20B4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Supplier</w:t>
            </w:r>
          </w:p>
        </w:tc>
      </w:tr>
      <w:bookmarkEnd w:id="1"/>
      <w:bookmarkEnd w:id="2"/>
      <w:tr w:rsidR="00EB3F4B" w:rsidRPr="00343DE8" w14:paraId="08B6F8FE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BB508DA" w14:textId="77777777" w:rsidR="00EB3F4B" w:rsidRPr="00F406BE" w:rsidRDefault="00EB3F4B" w:rsidP="00EB3F4B">
            <w:pPr>
              <w:rPr>
                <w:rFonts w:cstheme="minorHAnsi"/>
                <w:b w:val="0"/>
                <w:sz w:val="20"/>
                <w:szCs w:val="20"/>
              </w:rPr>
            </w:pPr>
            <w:r w:rsidRPr="002D1003">
              <w:rPr>
                <w:rFonts w:cstheme="minorHAnsi"/>
                <w:b w:val="0"/>
                <w:sz w:val="20"/>
                <w:szCs w:val="20"/>
              </w:rPr>
              <w:t>Organization name</w:t>
            </w:r>
          </w:p>
        </w:tc>
        <w:tc>
          <w:tcPr>
            <w:tcW w:w="3447" w:type="dxa"/>
          </w:tcPr>
          <w:p w14:paraId="2B216F0F" w14:textId="3F0ED51D" w:rsidR="00EB3F4B" w:rsidRPr="001B7CD7" w:rsidRDefault="00343DE8" w:rsidP="00EB3F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highlight w:val="cyan"/>
                <w:lang w:val="en-US"/>
              </w:rPr>
            </w:pPr>
            <w:r w:rsidRPr="00C4035E">
              <w:rPr>
                <w:rFonts w:cstheme="minorHAnsi"/>
                <w:b/>
                <w:sz w:val="20"/>
                <w:szCs w:val="20"/>
                <w:lang w:val="en-US"/>
              </w:rPr>
              <w:t>Norwegian University of Science and Technology (NTNU)</w:t>
            </w:r>
          </w:p>
        </w:tc>
        <w:tc>
          <w:tcPr>
            <w:tcW w:w="3498" w:type="dxa"/>
          </w:tcPr>
          <w:p w14:paraId="3CAE6073" w14:textId="2C1ED78C" w:rsidR="00EB3F4B" w:rsidRPr="00343DE8" w:rsidRDefault="00343DE8" w:rsidP="00EB3F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43DE8">
              <w:rPr>
                <w:rFonts w:cstheme="minorHAnsi"/>
                <w:b/>
                <w:sz w:val="20"/>
                <w:szCs w:val="20"/>
                <w:lang w:val="en-US"/>
              </w:rPr>
              <w:t>[To be completed]</w:t>
            </w:r>
          </w:p>
        </w:tc>
      </w:tr>
      <w:tr w:rsidR="00EB3F4B" w:rsidRPr="00343DE8" w14:paraId="5791021C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E7ADA40" w14:textId="77777777" w:rsidR="00EB3F4B" w:rsidRPr="00F406BE" w:rsidRDefault="00EB3F4B" w:rsidP="00EB3F4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</w:t>
            </w:r>
            <w:r>
              <w:rPr>
                <w:rFonts w:cstheme="minorHAnsi"/>
                <w:b w:val="0"/>
                <w:sz w:val="20"/>
                <w:szCs w:val="20"/>
              </w:rPr>
              <w:t>anization id</w:t>
            </w:r>
          </w:p>
        </w:tc>
        <w:tc>
          <w:tcPr>
            <w:tcW w:w="3447" w:type="dxa"/>
          </w:tcPr>
          <w:p w14:paraId="7A13A901" w14:textId="77777777" w:rsidR="00EB3F4B" w:rsidRPr="00834AF0" w:rsidRDefault="00EB3F4B" w:rsidP="00EB3F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834AF0">
              <w:rPr>
                <w:rFonts w:cstheme="minorHAnsi"/>
                <w:sz w:val="20"/>
                <w:szCs w:val="20"/>
                <w:lang w:val="en-US"/>
              </w:rPr>
              <w:t>974 767 880</w:t>
            </w:r>
          </w:p>
        </w:tc>
        <w:tc>
          <w:tcPr>
            <w:tcW w:w="3498" w:type="dxa"/>
          </w:tcPr>
          <w:p w14:paraId="5F4790F5" w14:textId="77777777" w:rsidR="00EB3F4B" w:rsidRPr="00343DE8" w:rsidRDefault="00EB3F4B" w:rsidP="00EB3F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EB3F4B" w:rsidRPr="00F406BE" w14:paraId="2E0B2EBF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0AD6B8" w14:textId="77777777" w:rsidR="00EB3F4B" w:rsidRPr="00F406BE" w:rsidRDefault="00EB3F4B" w:rsidP="00EB3F4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47DC35EC" w14:textId="77777777" w:rsidR="00EB3F4B" w:rsidRPr="00834AF0" w:rsidRDefault="00EB3F4B" w:rsidP="00EB3F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834AF0">
              <w:rPr>
                <w:rFonts w:cstheme="minorHAnsi"/>
                <w:sz w:val="20"/>
                <w:szCs w:val="20"/>
              </w:rPr>
              <w:t>7491 Trondheim.</w:t>
            </w:r>
          </w:p>
        </w:tc>
        <w:tc>
          <w:tcPr>
            <w:tcW w:w="3498" w:type="dxa"/>
          </w:tcPr>
          <w:p w14:paraId="660D79EC" w14:textId="77777777" w:rsidR="00EB3F4B" w:rsidRPr="00F406BE" w:rsidRDefault="00EB3F4B" w:rsidP="00EB3F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B3F4B" w:rsidRPr="00F406BE" w14:paraId="1A80FD2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E0D3152" w14:textId="77777777" w:rsidR="00EB3F4B" w:rsidRPr="00F406BE" w:rsidRDefault="00EB3F4B" w:rsidP="00EB3F4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</w:t>
            </w:r>
            <w:r w:rsidRPr="005327A1">
              <w:rPr>
                <w:rFonts w:cstheme="minorHAnsi"/>
                <w:b w:val="0"/>
                <w:sz w:val="20"/>
                <w:szCs w:val="20"/>
              </w:rPr>
              <w:t>dministrative contact</w:t>
            </w:r>
          </w:p>
        </w:tc>
        <w:tc>
          <w:tcPr>
            <w:tcW w:w="3447" w:type="dxa"/>
          </w:tcPr>
          <w:p w14:paraId="5B2A121F" w14:textId="14B858D7" w:rsidR="00EB3F4B" w:rsidRPr="001B7CD7" w:rsidRDefault="002260A1" w:rsidP="00EB3F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highlight w:val="cyan"/>
              </w:rPr>
            </w:pPr>
            <w:r w:rsidRPr="00B5186A">
              <w:rPr>
                <w:rFonts w:cstheme="minorHAnsi"/>
                <w:sz w:val="20"/>
                <w:szCs w:val="20"/>
              </w:rPr>
              <w:t>Tina Husby Aune</w:t>
            </w:r>
          </w:p>
        </w:tc>
        <w:tc>
          <w:tcPr>
            <w:tcW w:w="3498" w:type="dxa"/>
          </w:tcPr>
          <w:p w14:paraId="78060880" w14:textId="77777777" w:rsidR="00EB3F4B" w:rsidRPr="00F406BE" w:rsidRDefault="00EB3F4B" w:rsidP="00EB3F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B3F4B" w:rsidRPr="00F406BE" w14:paraId="76B4033A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617C9550" w14:textId="77777777" w:rsidR="00EB3F4B" w:rsidRPr="00A34AC5" w:rsidRDefault="00EB3F4B" w:rsidP="00EB3F4B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O</w:t>
            </w:r>
            <w:r w:rsidRPr="00DD0991">
              <w:rPr>
                <w:rFonts w:cstheme="minorHAnsi"/>
                <w:bCs w:val="0"/>
                <w:sz w:val="20"/>
                <w:szCs w:val="20"/>
              </w:rPr>
              <w:t>perational contact</w:t>
            </w:r>
          </w:p>
        </w:tc>
        <w:tc>
          <w:tcPr>
            <w:tcW w:w="3447" w:type="dxa"/>
            <w:shd w:val="clear" w:color="auto" w:fill="E7E6E6" w:themeFill="background2"/>
          </w:tcPr>
          <w:p w14:paraId="0378F73B" w14:textId="77777777" w:rsidR="00EB3F4B" w:rsidRPr="00F406BE" w:rsidRDefault="00EB3F4B" w:rsidP="00EB3F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Customer</w:t>
            </w:r>
          </w:p>
        </w:tc>
        <w:tc>
          <w:tcPr>
            <w:tcW w:w="3498" w:type="dxa"/>
            <w:shd w:val="clear" w:color="auto" w:fill="E7E6E6" w:themeFill="background2"/>
          </w:tcPr>
          <w:p w14:paraId="52B14BC1" w14:textId="77777777" w:rsidR="00EB3F4B" w:rsidRPr="00F406BE" w:rsidRDefault="00EB3F4B" w:rsidP="00EB3F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Supplier</w:t>
            </w:r>
          </w:p>
        </w:tc>
      </w:tr>
      <w:tr w:rsidR="00EB3F4B" w:rsidRPr="00F406BE" w14:paraId="45A07640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ECB949" w14:textId="77777777" w:rsidR="00EB3F4B" w:rsidRPr="00F406BE" w:rsidRDefault="00EB3F4B" w:rsidP="00EB3F4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Name</w:t>
            </w:r>
          </w:p>
        </w:tc>
        <w:tc>
          <w:tcPr>
            <w:tcW w:w="3447" w:type="dxa"/>
          </w:tcPr>
          <w:p w14:paraId="7E8D110A" w14:textId="755FF667" w:rsidR="00EB3F4B" w:rsidRPr="001B7CD7" w:rsidRDefault="00D315F4" w:rsidP="00EB3F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20"/>
                <w:szCs w:val="20"/>
                <w:highlight w:val="cyan"/>
              </w:rPr>
            </w:pPr>
            <w:r w:rsidRPr="00834AF0">
              <w:rPr>
                <w:rFonts w:cstheme="minorHAnsi"/>
                <w:bCs/>
                <w:sz w:val="20"/>
                <w:szCs w:val="20"/>
              </w:rPr>
              <w:t>Nima Razavi</w:t>
            </w:r>
          </w:p>
        </w:tc>
        <w:tc>
          <w:tcPr>
            <w:tcW w:w="3498" w:type="dxa"/>
          </w:tcPr>
          <w:p w14:paraId="04D39FA7" w14:textId="77777777" w:rsidR="00EB3F4B" w:rsidRPr="00F406BE" w:rsidRDefault="00EB3F4B" w:rsidP="00EB3F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B3F4B" w:rsidRPr="00F406BE" w14:paraId="5806F6F5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7E55203" w14:textId="77777777" w:rsidR="00EB3F4B" w:rsidRPr="00F406BE" w:rsidRDefault="00EB3F4B" w:rsidP="00EB3F4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Email</w:t>
            </w:r>
          </w:p>
        </w:tc>
        <w:tc>
          <w:tcPr>
            <w:tcW w:w="3447" w:type="dxa"/>
          </w:tcPr>
          <w:p w14:paraId="738811FB" w14:textId="2E8A9E5A" w:rsidR="00EB3F4B" w:rsidRPr="001B7CD7" w:rsidRDefault="00834AF0" w:rsidP="00EB3F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highlight w:val="cyan"/>
              </w:rPr>
            </w:pPr>
            <w:r w:rsidRPr="00834AF0">
              <w:rPr>
                <w:rFonts w:cstheme="minorHAnsi"/>
                <w:sz w:val="20"/>
                <w:szCs w:val="20"/>
              </w:rPr>
              <w:t>nima.razavi@ntnu.no</w:t>
            </w:r>
          </w:p>
        </w:tc>
        <w:tc>
          <w:tcPr>
            <w:tcW w:w="3498" w:type="dxa"/>
          </w:tcPr>
          <w:p w14:paraId="4626C2AB" w14:textId="77777777" w:rsidR="00EB3F4B" w:rsidRPr="00F406BE" w:rsidRDefault="00EB3F4B" w:rsidP="00EB3F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B3F4B" w:rsidRPr="00F406BE" w14:paraId="5D0B1B4B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E3CF0DE" w14:textId="77777777" w:rsidR="00EB3F4B" w:rsidRPr="00F406BE" w:rsidRDefault="00EB3F4B" w:rsidP="00EB3F4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Phone number</w:t>
            </w:r>
          </w:p>
        </w:tc>
        <w:tc>
          <w:tcPr>
            <w:tcW w:w="3447" w:type="dxa"/>
          </w:tcPr>
          <w:p w14:paraId="22F142A7" w14:textId="77777777" w:rsidR="00EB3F4B" w:rsidRPr="00F406BE" w:rsidRDefault="00EB3F4B" w:rsidP="00EB3F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1C96B785" w14:textId="77777777" w:rsidR="00EB3F4B" w:rsidRPr="00F406BE" w:rsidRDefault="00EB3F4B" w:rsidP="00EB3F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B3F4B" w:rsidRPr="00F406BE" w14:paraId="6CC4C172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0E22EC02" w14:textId="77777777" w:rsidR="00EB3F4B" w:rsidRPr="001D45F2" w:rsidRDefault="00EB3F4B" w:rsidP="00EB3F4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 xml:space="preserve">CONTRACT TERMS  </w:t>
            </w:r>
          </w:p>
        </w:tc>
      </w:tr>
      <w:tr w:rsidR="00EB3F4B" w:rsidRPr="00785DF2" w14:paraId="114BAA0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533E1F82" w14:textId="127BB9E3" w:rsidR="00EB3F4B" w:rsidRPr="00343DE8" w:rsidRDefault="00000000" w:rsidP="00EB3F4B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  <w:lang w:val="en-US"/>
              </w:rPr>
            </w:pPr>
            <w:sdt>
              <w:sdtPr>
                <w:rPr>
                  <w:rFonts w:cstheme="minorHAnsi"/>
                  <w:sz w:val="20"/>
                  <w:szCs w:val="20"/>
                  <w:lang w:val="en-US"/>
                </w:rPr>
                <w:id w:val="1229654165"/>
                <w:placeholder>
                  <w:docPart w:val="49830191D7484118AB4F72AF2DBF2C7B"/>
                </w:placeholder>
                <w:comboBox>
                  <w:listItem w:value="Velg et element."/>
                  <w:listItem w:displayText="GENERAL CONTRACTUAL TERMS FOR THE PROCUREMENT OF GOODS" w:value="GENERAL CONTRACTUAL TERMS FOR THE PROCUREMENT OF GOODS"/>
                  <w:listItem w:displayText="GENERAL CONTRACTUAL TERMS FOR THE PROCUREMENT OF SERVICES" w:value="GENERAL CONTRACTUAL TERMS FOR THE PROCUREMENT OF SERVICES"/>
                  <w:listItem w:displayText="SSA-O Research and Development Agreement" w:value="SSA-O Research and Development Agreement"/>
                  <w:listItem w:displayText="SSA-B Assistance Agreement" w:value="SSA-B Assistance Agreement"/>
                  <w:listItem w:displayText="SSA-K Purchasing Agreement" w:value="SSA-K Purchasing Agreement"/>
                  <w:listItem w:displayText="NS8405 Norwegian building and civil engineering " w:value="NS8405 Norwegian building and civil engineering "/>
                  <w:listItem w:displayText="Listen er ikke uttømmende" w:value="Listen er ikke uttømmende"/>
                </w:comboBox>
              </w:sdtPr>
              <w:sdtContent>
                <w:r w:rsidR="00343DE8" w:rsidRPr="00343DE8">
                  <w:rPr>
                    <w:rFonts w:cstheme="minorHAnsi"/>
                    <w:sz w:val="20"/>
                    <w:szCs w:val="20"/>
                    <w:lang w:val="en-US"/>
                  </w:rPr>
                  <w:t>GENERAL CONTRACT TERMS FOR THE P</w:t>
                </w:r>
                <w:r w:rsidR="00343DE8">
                  <w:rPr>
                    <w:rFonts w:cstheme="minorHAnsi"/>
                    <w:sz w:val="20"/>
                    <w:szCs w:val="20"/>
                    <w:lang w:val="en-US"/>
                  </w:rPr>
                  <w:t>URCHASE</w:t>
                </w:r>
                <w:r w:rsidR="00343DE8" w:rsidRPr="00343DE8">
                  <w:rPr>
                    <w:rFonts w:cstheme="minorHAnsi"/>
                    <w:sz w:val="20"/>
                    <w:szCs w:val="20"/>
                    <w:lang w:val="en-US"/>
                  </w:rPr>
                  <w:t xml:space="preserve"> OF GOODS</w:t>
                </w:r>
              </w:sdtContent>
            </w:sdt>
            <w:r w:rsidR="00EB3F4B" w:rsidRPr="00343DE8">
              <w:rPr>
                <w:rFonts w:cstheme="minorHAnsi"/>
                <w:b w:val="0"/>
                <w:sz w:val="20"/>
                <w:szCs w:val="20"/>
                <w:lang w:val="en-US"/>
              </w:rPr>
              <w:tab/>
            </w:r>
          </w:p>
        </w:tc>
      </w:tr>
      <w:bookmarkEnd w:id="3"/>
      <w:tr w:rsidR="00EB3F4B" w:rsidRPr="00F406BE" w14:paraId="6525C4FB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EC776D0" w14:textId="77777777" w:rsidR="00EB3F4B" w:rsidRPr="00F406BE" w:rsidRDefault="00EB3F4B" w:rsidP="00EB3F4B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Appendices</w:t>
            </w:r>
          </w:p>
        </w:tc>
      </w:tr>
      <w:tr w:rsidR="00EB3F4B" w:rsidRPr="00F406BE" w14:paraId="61A5D6F7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7502AC98" w14:textId="34921FC4" w:rsidR="00EB3F4B" w:rsidRPr="00C4035E" w:rsidRDefault="000F425E" w:rsidP="00EB3F4B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r>
              <w:rPr>
                <w:rFonts w:cstheme="minorHAnsi"/>
                <w:b w:val="0"/>
                <w:sz w:val="20"/>
                <w:szCs w:val="20"/>
              </w:rPr>
              <w:t xml:space="preserve">Annex 1 - </w:t>
            </w:r>
            <w:r w:rsidRPr="000F425E">
              <w:rPr>
                <w:rFonts w:cstheme="minorHAnsi"/>
                <w:b w:val="0"/>
                <w:sz w:val="20"/>
                <w:szCs w:val="20"/>
              </w:rPr>
              <w:t>Requirements_Specification</w:t>
            </w:r>
          </w:p>
          <w:p w14:paraId="0F610F14" w14:textId="17A731B5" w:rsidR="00076D5A" w:rsidRPr="00076D5A" w:rsidRDefault="000F425E" w:rsidP="00076D5A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Annex 2 - </w:t>
            </w:r>
            <w:r w:rsidR="00EB3F4B">
              <w:rPr>
                <w:rFonts w:cstheme="minorHAnsi"/>
                <w:b w:val="0"/>
                <w:sz w:val="20"/>
                <w:szCs w:val="20"/>
                <w:lang w:val="en-US"/>
              </w:rPr>
              <w:t>Supplier’s</w:t>
            </w:r>
            <w:r w:rsidR="00EB3F4B" w:rsidRPr="006E7448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 </w:t>
            </w:r>
            <w:r w:rsidR="00076D5A">
              <w:rPr>
                <w:rFonts w:cstheme="minorHAnsi"/>
                <w:b w:val="0"/>
                <w:sz w:val="20"/>
                <w:szCs w:val="20"/>
                <w:lang w:val="en-US"/>
              </w:rPr>
              <w:t>solution description</w:t>
            </w:r>
          </w:p>
          <w:p w14:paraId="7070F25C" w14:textId="34157A7E" w:rsidR="00EB3F4B" w:rsidRPr="000F425E" w:rsidRDefault="000F425E" w:rsidP="00EB3F4B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Annex 3 - </w:t>
            </w:r>
            <w:r w:rsidR="00EB3F4B" w:rsidRPr="000F425E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Price and </w:t>
            </w:r>
            <w:r w:rsidR="00076D5A">
              <w:rPr>
                <w:rFonts w:cstheme="minorHAnsi"/>
                <w:b w:val="0"/>
                <w:sz w:val="20"/>
                <w:szCs w:val="20"/>
                <w:lang w:val="en-US"/>
              </w:rPr>
              <w:t>payment terms</w:t>
            </w:r>
          </w:p>
          <w:p w14:paraId="2CEEB7A0" w14:textId="77777777" w:rsidR="00EB3F4B" w:rsidRPr="00076D5A" w:rsidRDefault="000F425E" w:rsidP="007F579F">
            <w:pPr>
              <w:pStyle w:val="Listeavsnitt"/>
              <w:numPr>
                <w:ilvl w:val="0"/>
                <w:numId w:val="37"/>
              </w:numPr>
              <w:spacing w:after="160" w:line="259" w:lineRule="auto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Annex 4 – </w:t>
            </w:r>
            <w:r w:rsidR="00076D5A">
              <w:rPr>
                <w:rFonts w:cstheme="minorHAnsi"/>
                <w:b w:val="0"/>
                <w:sz w:val="20"/>
                <w:szCs w:val="20"/>
              </w:rPr>
              <w:t>Administrative conditions</w:t>
            </w:r>
          </w:p>
          <w:p w14:paraId="27898451" w14:textId="332A24D1" w:rsidR="00076D5A" w:rsidRPr="007F579F" w:rsidRDefault="00076D5A" w:rsidP="00076D5A">
            <w:pPr>
              <w:pStyle w:val="Listeavsnitt"/>
              <w:spacing w:after="160" w:line="259" w:lineRule="auto"/>
              <w:rPr>
                <w:rFonts w:cstheme="minorHAnsi"/>
                <w:b w:val="0"/>
                <w:sz w:val="20"/>
                <w:szCs w:val="20"/>
              </w:rPr>
            </w:pPr>
          </w:p>
        </w:tc>
      </w:tr>
      <w:bookmarkEnd w:id="4"/>
      <w:tr w:rsidR="00EB3F4B" w:rsidRPr="00785DF2" w14:paraId="276EFFA5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2349CC5" w14:textId="77777777" w:rsidR="00EB3F4B" w:rsidRPr="00B737BD" w:rsidRDefault="00EB3F4B" w:rsidP="00EB3F4B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>
              <w:rPr>
                <w:rFonts w:cstheme="minorHAnsi"/>
                <w:bCs w:val="0"/>
                <w:sz w:val="20"/>
                <w:szCs w:val="20"/>
                <w:lang w:val="en-US"/>
              </w:rPr>
              <w:t>S</w:t>
            </w:r>
            <w:r w:rsidRPr="00B737BD">
              <w:rPr>
                <w:rFonts w:cstheme="minorHAnsi"/>
                <w:bCs w:val="0"/>
                <w:sz w:val="20"/>
                <w:szCs w:val="20"/>
                <w:lang w:val="en-US"/>
              </w:rPr>
              <w:t>pecial contractual terms and conditions</w:t>
            </w:r>
          </w:p>
        </w:tc>
      </w:tr>
      <w:tr w:rsidR="00EB3F4B" w:rsidRPr="00785DF2" w14:paraId="103DCD2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2D82DBFA" w14:textId="390C5E1B" w:rsidR="00EB3F4B" w:rsidRPr="00076D5A" w:rsidRDefault="00EB3F4B" w:rsidP="00EB3F4B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2DF42803" w14:textId="77777777" w:rsidR="00A34AC5" w:rsidRPr="00076D5A" w:rsidRDefault="00A34AC5">
      <w:pPr>
        <w:rPr>
          <w:rFonts w:cstheme="minorHAnsi"/>
          <w:sz w:val="20"/>
          <w:szCs w:val="20"/>
          <w:lang w:val="en-US"/>
        </w:rPr>
      </w:pPr>
    </w:p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F406BE" w14:paraId="13C83FD2" w14:textId="77777777" w:rsidTr="00D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0AAFC293" w14:textId="77777777" w:rsidR="003D33F6" w:rsidRPr="00A34AC5" w:rsidRDefault="00DB203E" w:rsidP="00D351FF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 xml:space="preserve">DELIVERY, </w:t>
            </w:r>
            <w:r w:rsidR="002406C2">
              <w:rPr>
                <w:rFonts w:cstheme="minorHAnsi"/>
                <w:bCs w:val="0"/>
                <w:sz w:val="20"/>
                <w:szCs w:val="20"/>
              </w:rPr>
              <w:t>GUARANTEE</w:t>
            </w:r>
            <w:r>
              <w:rPr>
                <w:rFonts w:cstheme="minorHAnsi"/>
                <w:bCs w:val="0"/>
                <w:sz w:val="20"/>
                <w:szCs w:val="20"/>
              </w:rPr>
              <w:t xml:space="preserve"> AND </w:t>
            </w:r>
            <w:r w:rsidR="003D33F6">
              <w:rPr>
                <w:rFonts w:cstheme="minorHAnsi"/>
                <w:bCs w:val="0"/>
                <w:sz w:val="20"/>
                <w:szCs w:val="20"/>
              </w:rPr>
              <w:t>SERVICE</w:t>
            </w:r>
            <w:r w:rsidR="005B25B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F406BE" w14:paraId="255EC99A" w14:textId="77777777" w:rsidTr="003D33F6">
        <w:tc>
          <w:tcPr>
            <w:tcW w:w="2122" w:type="dxa"/>
          </w:tcPr>
          <w:p w14:paraId="04451A88" w14:textId="77777777" w:rsidR="003D33F6" w:rsidRPr="00F406BE" w:rsidRDefault="00820769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Delivery date</w:t>
            </w:r>
          </w:p>
        </w:tc>
        <w:tc>
          <w:tcPr>
            <w:tcW w:w="6894" w:type="dxa"/>
          </w:tcPr>
          <w:p w14:paraId="6A179292" w14:textId="26BBEC97" w:rsidR="003D33F6" w:rsidRPr="003A4950" w:rsidRDefault="003A4950" w:rsidP="00D351FF">
            <w:pPr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3A4950">
              <w:rPr>
                <w:rFonts w:cstheme="minorHAnsi"/>
                <w:b/>
                <w:sz w:val="20"/>
                <w:szCs w:val="20"/>
                <w:highlight w:val="yellow"/>
              </w:rPr>
              <w:t>See tender for specification</w:t>
            </w:r>
          </w:p>
        </w:tc>
      </w:tr>
      <w:tr w:rsidR="003D33F6" w:rsidRPr="00F406BE" w14:paraId="3C1198C5" w14:textId="77777777" w:rsidTr="003D33F6">
        <w:tc>
          <w:tcPr>
            <w:tcW w:w="2122" w:type="dxa"/>
          </w:tcPr>
          <w:p w14:paraId="4068D543" w14:textId="77777777" w:rsidR="003D33F6" w:rsidRPr="00F406BE" w:rsidRDefault="00DA7557" w:rsidP="00D351FF">
            <w:pPr>
              <w:rPr>
                <w:rFonts w:cstheme="minorHAnsi"/>
                <w:sz w:val="20"/>
                <w:szCs w:val="20"/>
              </w:rPr>
            </w:pPr>
            <w:r w:rsidRPr="00DA7557">
              <w:rPr>
                <w:rFonts w:cstheme="minorHAnsi"/>
                <w:sz w:val="20"/>
                <w:szCs w:val="20"/>
              </w:rPr>
              <w:t>Guarantee</w:t>
            </w:r>
          </w:p>
        </w:tc>
        <w:tc>
          <w:tcPr>
            <w:tcW w:w="6894" w:type="dxa"/>
          </w:tcPr>
          <w:p w14:paraId="10CA4DA6" w14:textId="393B1B3B" w:rsidR="003D33F6" w:rsidRPr="003A4950" w:rsidRDefault="003A4950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3A4950">
              <w:rPr>
                <w:rFonts w:cstheme="minorHAnsi"/>
                <w:b/>
                <w:sz w:val="20"/>
                <w:szCs w:val="20"/>
                <w:highlight w:val="yellow"/>
              </w:rPr>
              <w:t>See tender for specification</w:t>
            </w:r>
            <w:r w:rsidR="003D33F6" w:rsidRPr="00F205F2">
              <w:rPr>
                <w:rFonts w:cstheme="minorHAnsi"/>
                <w:b/>
                <w:sz w:val="20"/>
                <w:szCs w:val="20"/>
              </w:rPr>
              <w:tab/>
            </w:r>
          </w:p>
        </w:tc>
      </w:tr>
      <w:tr w:rsidR="003D33F6" w:rsidRPr="00F406BE" w14:paraId="310B5BF3" w14:textId="77777777" w:rsidTr="003D33F6">
        <w:tc>
          <w:tcPr>
            <w:tcW w:w="2122" w:type="dxa"/>
          </w:tcPr>
          <w:p w14:paraId="0A1E91A4" w14:textId="77777777" w:rsidR="003D33F6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Service</w:t>
            </w:r>
            <w:r w:rsidR="00836733">
              <w:rPr>
                <w:rFonts w:cstheme="minorHAnsi"/>
                <w:sz w:val="20"/>
                <w:szCs w:val="20"/>
              </w:rPr>
              <w:t xml:space="preserve"> agreement</w:t>
            </w:r>
          </w:p>
        </w:tc>
        <w:tc>
          <w:tcPr>
            <w:tcW w:w="6894" w:type="dxa"/>
          </w:tcPr>
          <w:p w14:paraId="51C5EC69" w14:textId="29AEF768" w:rsidR="003D33F6" w:rsidRDefault="003A4950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  <w:r w:rsidRPr="003A4950">
              <w:rPr>
                <w:rFonts w:cstheme="minorHAnsi"/>
                <w:b/>
                <w:sz w:val="20"/>
                <w:szCs w:val="20"/>
                <w:highlight w:val="yellow"/>
              </w:rPr>
              <w:t>See tender for specification</w:t>
            </w:r>
          </w:p>
        </w:tc>
      </w:tr>
    </w:tbl>
    <w:p w14:paraId="1BD35105" w14:textId="77777777" w:rsidR="003D33F6" w:rsidRDefault="003D33F6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6774ADDB" w14:textId="77777777" w:rsidTr="0052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14D7FB32" w14:textId="77777777" w:rsidR="00C246A6" w:rsidRPr="00BF750A" w:rsidRDefault="00C246A6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  <w:r w:rsidR="009D58C2">
              <w:rPr>
                <w:rFonts w:cstheme="minorHAnsi"/>
                <w:bCs w:val="0"/>
                <w:sz w:val="20"/>
                <w:szCs w:val="20"/>
              </w:rPr>
              <w:t>E</w:t>
            </w:r>
          </w:p>
        </w:tc>
        <w:tc>
          <w:tcPr>
            <w:tcW w:w="3447" w:type="dxa"/>
            <w:shd w:val="clear" w:color="auto" w:fill="E7E6E6" w:themeFill="background2"/>
          </w:tcPr>
          <w:p w14:paraId="3CCC607E" w14:textId="77777777" w:rsidR="00C246A6" w:rsidRPr="00F406BE" w:rsidRDefault="00AD1FFC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C</w:t>
            </w:r>
            <w:r w:rsidR="00FE5290">
              <w:rPr>
                <w:rFonts w:cstheme="minorHAnsi"/>
                <w:b w:val="0"/>
                <w:sz w:val="20"/>
                <w:szCs w:val="20"/>
              </w:rPr>
              <w:t>ustomer</w:t>
            </w:r>
          </w:p>
        </w:tc>
        <w:tc>
          <w:tcPr>
            <w:tcW w:w="3447" w:type="dxa"/>
            <w:shd w:val="clear" w:color="auto" w:fill="E7E6E6" w:themeFill="background2"/>
          </w:tcPr>
          <w:p w14:paraId="079E8583" w14:textId="77777777" w:rsidR="00C246A6" w:rsidRPr="00F406BE" w:rsidRDefault="002406C2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Supplier</w:t>
            </w:r>
          </w:p>
        </w:tc>
      </w:tr>
      <w:tr w:rsidR="00C246A6" w:rsidRPr="00F406BE" w14:paraId="19584EF5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23E9E67" w14:textId="77777777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  <w:r w:rsidR="009D58C2">
              <w:rPr>
                <w:rFonts w:cstheme="minorHAnsi"/>
                <w:b w:val="0"/>
                <w:sz w:val="20"/>
                <w:szCs w:val="20"/>
              </w:rPr>
              <w:t>e</w:t>
            </w:r>
          </w:p>
        </w:tc>
        <w:tc>
          <w:tcPr>
            <w:tcW w:w="3447" w:type="dxa"/>
          </w:tcPr>
          <w:p w14:paraId="374F81DA" w14:textId="77777777" w:rsidR="00C246A6" w:rsidRPr="00F406BE" w:rsidRDefault="008A743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8A743F">
              <w:rPr>
                <w:rFonts w:cstheme="minorHAnsi"/>
                <w:sz w:val="20"/>
                <w:szCs w:val="20"/>
              </w:rPr>
              <w:t>Authenticated with e-signature</w:t>
            </w:r>
          </w:p>
        </w:tc>
        <w:tc>
          <w:tcPr>
            <w:tcW w:w="3447" w:type="dxa"/>
          </w:tcPr>
          <w:p w14:paraId="00355707" w14:textId="77777777" w:rsidR="00C246A6" w:rsidRPr="00F406BE" w:rsidRDefault="008A743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8A743F">
              <w:rPr>
                <w:rFonts w:cstheme="minorHAnsi"/>
                <w:sz w:val="20"/>
                <w:szCs w:val="20"/>
              </w:rPr>
              <w:t>Authenticated with e-signature</w:t>
            </w:r>
          </w:p>
        </w:tc>
      </w:tr>
      <w:tr w:rsidR="00C246A6" w:rsidRPr="00F406BE" w14:paraId="274F96BF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BD9D54F" w14:textId="77777777" w:rsidR="00C246A6" w:rsidRPr="00F406BE" w:rsidRDefault="00E46620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Name and position</w:t>
            </w:r>
          </w:p>
        </w:tc>
        <w:tc>
          <w:tcPr>
            <w:tcW w:w="3447" w:type="dxa"/>
          </w:tcPr>
          <w:p w14:paraId="1ED92AC6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C4AA95A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75DFF" w:rsidRPr="00F406BE" w14:paraId="2403765F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356E7F1" w14:textId="77777777" w:rsidR="00375DFF" w:rsidRPr="00CB082A" w:rsidRDefault="00375DFF" w:rsidP="00C246A6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CB082A">
              <w:rPr>
                <w:rFonts w:cstheme="minorHAnsi"/>
                <w:b w:val="0"/>
                <w:bCs w:val="0"/>
                <w:sz w:val="20"/>
                <w:szCs w:val="20"/>
              </w:rPr>
              <w:t>Email</w:t>
            </w:r>
          </w:p>
        </w:tc>
        <w:tc>
          <w:tcPr>
            <w:tcW w:w="3447" w:type="dxa"/>
          </w:tcPr>
          <w:p w14:paraId="280CD820" w14:textId="77777777" w:rsidR="00375DFF" w:rsidRPr="00CB082A" w:rsidRDefault="00375DF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FCC19B9" w14:textId="77777777" w:rsidR="00375DFF" w:rsidRPr="00CB082A" w:rsidRDefault="00375DF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33E0DBC6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F4E83" w14:textId="77777777" w:rsidR="00C82037" w:rsidRDefault="00C82037" w:rsidP="00B2394E">
      <w:pPr>
        <w:spacing w:after="0" w:line="240" w:lineRule="auto"/>
      </w:pPr>
      <w:r>
        <w:separator/>
      </w:r>
    </w:p>
  </w:endnote>
  <w:endnote w:type="continuationSeparator" w:id="0">
    <w:p w14:paraId="7E3354AF" w14:textId="77777777" w:rsidR="00C82037" w:rsidRDefault="00C82037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015034FD" w14:textId="77777777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7D0D735F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55ED3" w14:textId="77777777" w:rsidR="00C82037" w:rsidRDefault="00C82037" w:rsidP="00B2394E">
      <w:pPr>
        <w:spacing w:after="0" w:line="240" w:lineRule="auto"/>
      </w:pPr>
      <w:r>
        <w:separator/>
      </w:r>
    </w:p>
  </w:footnote>
  <w:footnote w:type="continuationSeparator" w:id="0">
    <w:p w14:paraId="1490E66C" w14:textId="77777777" w:rsidR="00C82037" w:rsidRDefault="00C82037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29674" w14:textId="77777777" w:rsidR="004944AB" w:rsidRDefault="004944AB" w:rsidP="00B2394E">
    <w:pPr>
      <w:pStyle w:val="Topptekst"/>
      <w:jc w:val="right"/>
    </w:pP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F00F1F">
      <w:fldChar w:fldCharType="begin"/>
    </w:r>
    <w:r w:rsidR="00F00F1F">
      <w:instrText xml:space="preserve"> INCLUDEPICTURE  "cid:image001.png@01CFD0F3.2F8D8D70" \* MERGEFORMATINET </w:instrText>
    </w:r>
    <w:r w:rsidR="00F00F1F">
      <w:fldChar w:fldCharType="separate"/>
    </w:r>
    <w:r w:rsidR="00443171">
      <w:fldChar w:fldCharType="begin"/>
    </w:r>
    <w:r w:rsidR="00443171">
      <w:instrText xml:space="preserve"> INCLUDEPICTURE  "cid:image001.png@01CFD0F3.2F8D8D70" \* MERGEFORMATINET </w:instrText>
    </w:r>
    <w:r w:rsidR="00443171">
      <w:fldChar w:fldCharType="separate"/>
    </w:r>
    <w:r w:rsidR="00BF7C24">
      <w:fldChar w:fldCharType="begin"/>
    </w:r>
    <w:r w:rsidR="00BF7C24">
      <w:instrText xml:space="preserve"> INCLUDEPICTURE  "cid:image001.png@01CFD0F3.2F8D8D70" \* MERGEFORMATINET </w:instrText>
    </w:r>
    <w:r w:rsidR="00BF7C24">
      <w:fldChar w:fldCharType="separate"/>
    </w:r>
    <w:r w:rsidR="00612433">
      <w:fldChar w:fldCharType="begin"/>
    </w:r>
    <w:r w:rsidR="00612433">
      <w:instrText xml:space="preserve"> INCLUDEPICTURE  "cid:image001.png@01CFD0F3.2F8D8D70" \* MERGEFORMATINET </w:instrText>
    </w:r>
    <w:r w:rsidR="00612433">
      <w:fldChar w:fldCharType="separate"/>
    </w:r>
    <w:r w:rsidR="003C2525">
      <w:fldChar w:fldCharType="begin"/>
    </w:r>
    <w:r w:rsidR="003C2525">
      <w:instrText xml:space="preserve"> INCLUDEPICTURE  "cid:image001.png@01CFD0F3.2F8D8D70" \* MERGEFORMATINET </w:instrText>
    </w:r>
    <w:r w:rsidR="003C2525">
      <w:fldChar w:fldCharType="separate"/>
    </w:r>
    <w:r w:rsidR="005149AE">
      <w:fldChar w:fldCharType="begin"/>
    </w:r>
    <w:r w:rsidR="005149AE">
      <w:instrText xml:space="preserve"> INCLUDEPICTURE  "cid:image001.png@01CFD0F3.2F8D8D70" \* MERGEFORMATINET </w:instrText>
    </w:r>
    <w:r w:rsidR="005149AE">
      <w:fldChar w:fldCharType="separate"/>
    </w:r>
    <w:r w:rsidR="00083190">
      <w:fldChar w:fldCharType="begin"/>
    </w:r>
    <w:r w:rsidR="00083190">
      <w:instrText xml:space="preserve"> INCLUDEPICTURE  "cid:image001.png@01CFD0F3.2F8D8D70" \* MERGEFORMATINET </w:instrText>
    </w:r>
    <w:r w:rsidR="00083190">
      <w:fldChar w:fldCharType="separate"/>
    </w:r>
    <w:r w:rsidR="007D05E5">
      <w:fldChar w:fldCharType="begin"/>
    </w:r>
    <w:r w:rsidR="007D05E5">
      <w:instrText xml:space="preserve"> INCLUDEPICTURE  "cid:image001.png@01CFD0F3.2F8D8D70" \* MERGEFORMATINET </w:instrText>
    </w:r>
    <w:r w:rsidR="007D05E5">
      <w:fldChar w:fldCharType="separate"/>
    </w:r>
    <w:r w:rsidR="006A2F6A">
      <w:fldChar w:fldCharType="begin"/>
    </w:r>
    <w:r w:rsidR="006A2F6A">
      <w:instrText xml:space="preserve"> INCLUDEPICTURE  "cid:image001.png@01CFD0F3.2F8D8D70" \* MERGEFORMATINET </w:instrText>
    </w:r>
    <w:r w:rsidR="006A2F6A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EB3F4B">
      <w:fldChar w:fldCharType="begin"/>
    </w:r>
    <w:r w:rsidR="00EB3F4B">
      <w:instrText xml:space="preserve"> INCLUDEPICTURE  "cid:image001.png@01CFD0F3.2F8D8D70" \* MERGEFORMATINET </w:instrText>
    </w:r>
    <w:r w:rsidR="00EB3F4B">
      <w:fldChar w:fldCharType="separate"/>
    </w:r>
    <w:r w:rsidR="00A64D10">
      <w:fldChar w:fldCharType="begin"/>
    </w:r>
    <w:r w:rsidR="00A64D10">
      <w:instrText xml:space="preserve"> INCLUDEPICTURE  "cid:image001.png@01CFD0F3.2F8D8D70" \* MERGEFORMATINET </w:instrText>
    </w:r>
    <w:r w:rsidR="00A64D10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1B03A6">
      <w:fldChar w:fldCharType="begin"/>
    </w:r>
    <w:r w:rsidR="001B03A6">
      <w:instrText xml:space="preserve"> INCLUDEPICTURE  "cid:image001.png@01CFD0F3.2F8D8D70" \* MERGEFORMATINET </w:instrText>
    </w:r>
    <w:r w:rsidR="001B03A6">
      <w:fldChar w:fldCharType="separate"/>
    </w:r>
    <w:r w:rsidR="00000000">
      <w:fldChar w:fldCharType="begin"/>
    </w:r>
    <w:r w:rsidR="00000000">
      <w:instrText xml:space="preserve"> INCLUDEPICTURE  "cid:image001.png@01CFD0F3.2F8D8D70" \* MERGEFORMATINET </w:instrText>
    </w:r>
    <w:r w:rsidR="00000000">
      <w:fldChar w:fldCharType="separate"/>
    </w:r>
    <w:r w:rsidR="00C82037">
      <w:rPr>
        <w:noProof/>
      </w:rPr>
      <w:pict w14:anchorId="0BEE5F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77pt;height:23.5pt;mso-width-percent:0;mso-height-percent:0;mso-width-percent:0;mso-height-percent:0">
          <v:imagedata r:id="rId1" r:href="rId2"/>
        </v:shape>
      </w:pict>
    </w:r>
    <w:r w:rsidR="00000000">
      <w:fldChar w:fldCharType="end"/>
    </w:r>
    <w:r w:rsidR="001B03A6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 w:rsidR="00A64D10">
      <w:fldChar w:fldCharType="end"/>
    </w:r>
    <w:r w:rsidR="00EB3F4B">
      <w:fldChar w:fldCharType="end"/>
    </w:r>
    <w:r>
      <w:fldChar w:fldCharType="end"/>
    </w:r>
    <w:r w:rsidR="006A2F6A">
      <w:fldChar w:fldCharType="end"/>
    </w:r>
    <w:r w:rsidR="007D05E5">
      <w:fldChar w:fldCharType="end"/>
    </w:r>
    <w:r w:rsidR="00083190">
      <w:fldChar w:fldCharType="end"/>
    </w:r>
    <w:r w:rsidR="005149AE">
      <w:fldChar w:fldCharType="end"/>
    </w:r>
    <w:r w:rsidR="003C2525">
      <w:fldChar w:fldCharType="end"/>
    </w:r>
    <w:r w:rsidR="00612433">
      <w:fldChar w:fldCharType="end"/>
    </w:r>
    <w:r w:rsidR="00BF7C24">
      <w:fldChar w:fldCharType="end"/>
    </w:r>
    <w:r w:rsidR="00443171">
      <w:fldChar w:fldCharType="end"/>
    </w:r>
    <w:r w:rsidR="00F00F1F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0056569">
    <w:abstractNumId w:val="34"/>
  </w:num>
  <w:num w:numId="2" w16cid:durableId="16319002">
    <w:abstractNumId w:val="28"/>
  </w:num>
  <w:num w:numId="3" w16cid:durableId="2025207336">
    <w:abstractNumId w:val="13"/>
  </w:num>
  <w:num w:numId="4" w16cid:durableId="2066445272">
    <w:abstractNumId w:val="17"/>
  </w:num>
  <w:num w:numId="5" w16cid:durableId="303506705">
    <w:abstractNumId w:val="5"/>
  </w:num>
  <w:num w:numId="6" w16cid:durableId="755634712">
    <w:abstractNumId w:val="32"/>
  </w:num>
  <w:num w:numId="7" w16cid:durableId="132871479">
    <w:abstractNumId w:val="24"/>
  </w:num>
  <w:num w:numId="8" w16cid:durableId="955716459">
    <w:abstractNumId w:val="1"/>
  </w:num>
  <w:num w:numId="9" w16cid:durableId="728189120">
    <w:abstractNumId w:val="6"/>
  </w:num>
  <w:num w:numId="10" w16cid:durableId="748576920">
    <w:abstractNumId w:val="30"/>
  </w:num>
  <w:num w:numId="11" w16cid:durableId="442841927">
    <w:abstractNumId w:val="31"/>
  </w:num>
  <w:num w:numId="12" w16cid:durableId="1618104503">
    <w:abstractNumId w:val="15"/>
  </w:num>
  <w:num w:numId="13" w16cid:durableId="1703243203">
    <w:abstractNumId w:val="19"/>
  </w:num>
  <w:num w:numId="14" w16cid:durableId="1922330912">
    <w:abstractNumId w:val="11"/>
  </w:num>
  <w:num w:numId="15" w16cid:durableId="631910903">
    <w:abstractNumId w:val="12"/>
  </w:num>
  <w:num w:numId="16" w16cid:durableId="70935107">
    <w:abstractNumId w:val="36"/>
  </w:num>
  <w:num w:numId="17" w16cid:durableId="1839618193">
    <w:abstractNumId w:val="0"/>
  </w:num>
  <w:num w:numId="18" w16cid:durableId="196427867">
    <w:abstractNumId w:val="35"/>
  </w:num>
  <w:num w:numId="19" w16cid:durableId="781729252">
    <w:abstractNumId w:val="9"/>
  </w:num>
  <w:num w:numId="20" w16cid:durableId="1188103253">
    <w:abstractNumId w:val="22"/>
  </w:num>
  <w:num w:numId="21" w16cid:durableId="713623230">
    <w:abstractNumId w:val="14"/>
  </w:num>
  <w:num w:numId="22" w16cid:durableId="1707871032">
    <w:abstractNumId w:val="23"/>
  </w:num>
  <w:num w:numId="23" w16cid:durableId="1393506459">
    <w:abstractNumId w:val="29"/>
  </w:num>
  <w:num w:numId="24" w16cid:durableId="1558511910">
    <w:abstractNumId w:val="25"/>
  </w:num>
  <w:num w:numId="25" w16cid:durableId="48461843">
    <w:abstractNumId w:val="20"/>
  </w:num>
  <w:num w:numId="26" w16cid:durableId="1558668520">
    <w:abstractNumId w:val="26"/>
  </w:num>
  <w:num w:numId="27" w16cid:durableId="1314330439">
    <w:abstractNumId w:val="3"/>
  </w:num>
  <w:num w:numId="28" w16cid:durableId="1516529386">
    <w:abstractNumId w:val="10"/>
  </w:num>
  <w:num w:numId="29" w16cid:durableId="1450314526">
    <w:abstractNumId w:val="2"/>
  </w:num>
  <w:num w:numId="30" w16cid:durableId="1342900391">
    <w:abstractNumId w:val="21"/>
  </w:num>
  <w:num w:numId="31" w16cid:durableId="1861241617">
    <w:abstractNumId w:val="7"/>
  </w:num>
  <w:num w:numId="32" w16cid:durableId="1650749190">
    <w:abstractNumId w:val="18"/>
  </w:num>
  <w:num w:numId="33" w16cid:durableId="1334262633">
    <w:abstractNumId w:val="33"/>
  </w:num>
  <w:num w:numId="34" w16cid:durableId="1980258946">
    <w:abstractNumId w:val="8"/>
  </w:num>
  <w:num w:numId="35" w16cid:durableId="1836532129">
    <w:abstractNumId w:val="27"/>
  </w:num>
  <w:num w:numId="36" w16cid:durableId="152990264">
    <w:abstractNumId w:val="16"/>
  </w:num>
  <w:num w:numId="37" w16cid:durableId="4980372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48C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7664"/>
    <w:rsid w:val="000316DC"/>
    <w:rsid w:val="0003326D"/>
    <w:rsid w:val="00033478"/>
    <w:rsid w:val="00036817"/>
    <w:rsid w:val="00036FEE"/>
    <w:rsid w:val="0004619F"/>
    <w:rsid w:val="0006409C"/>
    <w:rsid w:val="00064F2B"/>
    <w:rsid w:val="00070F76"/>
    <w:rsid w:val="00076D5A"/>
    <w:rsid w:val="00082CCF"/>
    <w:rsid w:val="00083190"/>
    <w:rsid w:val="00093A3B"/>
    <w:rsid w:val="00094ABB"/>
    <w:rsid w:val="00096169"/>
    <w:rsid w:val="000B24E5"/>
    <w:rsid w:val="000B4348"/>
    <w:rsid w:val="000B4626"/>
    <w:rsid w:val="000B6844"/>
    <w:rsid w:val="000C3E04"/>
    <w:rsid w:val="000C58F1"/>
    <w:rsid w:val="000D33AA"/>
    <w:rsid w:val="000D66B7"/>
    <w:rsid w:val="000E285D"/>
    <w:rsid w:val="000E45B6"/>
    <w:rsid w:val="000F0D08"/>
    <w:rsid w:val="000F425E"/>
    <w:rsid w:val="000F6A2A"/>
    <w:rsid w:val="001077CD"/>
    <w:rsid w:val="00110636"/>
    <w:rsid w:val="001160E2"/>
    <w:rsid w:val="0012709A"/>
    <w:rsid w:val="001339C6"/>
    <w:rsid w:val="00136464"/>
    <w:rsid w:val="0016096E"/>
    <w:rsid w:val="00180564"/>
    <w:rsid w:val="00193E1C"/>
    <w:rsid w:val="001954AF"/>
    <w:rsid w:val="00197E08"/>
    <w:rsid w:val="00197FE5"/>
    <w:rsid w:val="001B03A6"/>
    <w:rsid w:val="001B14C6"/>
    <w:rsid w:val="001B7CD7"/>
    <w:rsid w:val="001C6576"/>
    <w:rsid w:val="001D081F"/>
    <w:rsid w:val="001D203F"/>
    <w:rsid w:val="001D3635"/>
    <w:rsid w:val="001D45F2"/>
    <w:rsid w:val="001E1154"/>
    <w:rsid w:val="001E2A02"/>
    <w:rsid w:val="001E48D3"/>
    <w:rsid w:val="001F2FDD"/>
    <w:rsid w:val="002043BB"/>
    <w:rsid w:val="00210526"/>
    <w:rsid w:val="002260A1"/>
    <w:rsid w:val="00233075"/>
    <w:rsid w:val="002331A1"/>
    <w:rsid w:val="002345D1"/>
    <w:rsid w:val="00237792"/>
    <w:rsid w:val="002406C2"/>
    <w:rsid w:val="00253D43"/>
    <w:rsid w:val="00254852"/>
    <w:rsid w:val="00266305"/>
    <w:rsid w:val="00267B4A"/>
    <w:rsid w:val="00274C47"/>
    <w:rsid w:val="0028138E"/>
    <w:rsid w:val="00282901"/>
    <w:rsid w:val="00291E31"/>
    <w:rsid w:val="00293727"/>
    <w:rsid w:val="002A49FE"/>
    <w:rsid w:val="002A5015"/>
    <w:rsid w:val="002C2D68"/>
    <w:rsid w:val="002C4210"/>
    <w:rsid w:val="002D1003"/>
    <w:rsid w:val="002D20B3"/>
    <w:rsid w:val="002D54ED"/>
    <w:rsid w:val="002E1443"/>
    <w:rsid w:val="002E2F4A"/>
    <w:rsid w:val="002F3ACA"/>
    <w:rsid w:val="00300800"/>
    <w:rsid w:val="0030443B"/>
    <w:rsid w:val="0032142C"/>
    <w:rsid w:val="00325087"/>
    <w:rsid w:val="00326136"/>
    <w:rsid w:val="00334B77"/>
    <w:rsid w:val="003357CD"/>
    <w:rsid w:val="00343DE8"/>
    <w:rsid w:val="0034572D"/>
    <w:rsid w:val="00351D73"/>
    <w:rsid w:val="003548B6"/>
    <w:rsid w:val="00363A15"/>
    <w:rsid w:val="00366B86"/>
    <w:rsid w:val="00375DFF"/>
    <w:rsid w:val="0038074A"/>
    <w:rsid w:val="003931B7"/>
    <w:rsid w:val="003971BB"/>
    <w:rsid w:val="003A4950"/>
    <w:rsid w:val="003A7B68"/>
    <w:rsid w:val="003B20B4"/>
    <w:rsid w:val="003C2525"/>
    <w:rsid w:val="003C3E41"/>
    <w:rsid w:val="003C4DAB"/>
    <w:rsid w:val="003D33F6"/>
    <w:rsid w:val="003D41F0"/>
    <w:rsid w:val="003D6268"/>
    <w:rsid w:val="003E1ABC"/>
    <w:rsid w:val="003F1E35"/>
    <w:rsid w:val="003F2A14"/>
    <w:rsid w:val="00404E67"/>
    <w:rsid w:val="00404F0C"/>
    <w:rsid w:val="00411CBC"/>
    <w:rsid w:val="00412285"/>
    <w:rsid w:val="0041312F"/>
    <w:rsid w:val="004255BE"/>
    <w:rsid w:val="00426C41"/>
    <w:rsid w:val="00433D04"/>
    <w:rsid w:val="00433E52"/>
    <w:rsid w:val="0043633D"/>
    <w:rsid w:val="00440D21"/>
    <w:rsid w:val="00443171"/>
    <w:rsid w:val="00446899"/>
    <w:rsid w:val="004569DA"/>
    <w:rsid w:val="00460BC6"/>
    <w:rsid w:val="00464CDF"/>
    <w:rsid w:val="004702DB"/>
    <w:rsid w:val="00471C0F"/>
    <w:rsid w:val="00480464"/>
    <w:rsid w:val="004944AB"/>
    <w:rsid w:val="004A2B65"/>
    <w:rsid w:val="004A6869"/>
    <w:rsid w:val="004B2662"/>
    <w:rsid w:val="004C2595"/>
    <w:rsid w:val="004E003D"/>
    <w:rsid w:val="004F339D"/>
    <w:rsid w:val="005060D6"/>
    <w:rsid w:val="0051165A"/>
    <w:rsid w:val="00513A84"/>
    <w:rsid w:val="005149AE"/>
    <w:rsid w:val="0051773D"/>
    <w:rsid w:val="00520EFC"/>
    <w:rsid w:val="0052151B"/>
    <w:rsid w:val="00524E49"/>
    <w:rsid w:val="005259B6"/>
    <w:rsid w:val="00525D2D"/>
    <w:rsid w:val="005327A1"/>
    <w:rsid w:val="00533CA4"/>
    <w:rsid w:val="00535310"/>
    <w:rsid w:val="00542C28"/>
    <w:rsid w:val="00565936"/>
    <w:rsid w:val="00570172"/>
    <w:rsid w:val="00570BB4"/>
    <w:rsid w:val="005758AC"/>
    <w:rsid w:val="00576260"/>
    <w:rsid w:val="00583119"/>
    <w:rsid w:val="005A1D24"/>
    <w:rsid w:val="005B16EC"/>
    <w:rsid w:val="005B25B0"/>
    <w:rsid w:val="005B5EF9"/>
    <w:rsid w:val="005B7BCA"/>
    <w:rsid w:val="005C0C77"/>
    <w:rsid w:val="005C21C2"/>
    <w:rsid w:val="005C3F45"/>
    <w:rsid w:val="005C49EA"/>
    <w:rsid w:val="005D39CB"/>
    <w:rsid w:val="005D689E"/>
    <w:rsid w:val="005D73AE"/>
    <w:rsid w:val="005F0C92"/>
    <w:rsid w:val="0060229A"/>
    <w:rsid w:val="00607074"/>
    <w:rsid w:val="00612433"/>
    <w:rsid w:val="00614361"/>
    <w:rsid w:val="006158B0"/>
    <w:rsid w:val="00617D10"/>
    <w:rsid w:val="0062059A"/>
    <w:rsid w:val="006212CD"/>
    <w:rsid w:val="00624903"/>
    <w:rsid w:val="0063076E"/>
    <w:rsid w:val="00635085"/>
    <w:rsid w:val="00640847"/>
    <w:rsid w:val="00652D18"/>
    <w:rsid w:val="00656443"/>
    <w:rsid w:val="006703FB"/>
    <w:rsid w:val="006776ED"/>
    <w:rsid w:val="0067799F"/>
    <w:rsid w:val="00677A4A"/>
    <w:rsid w:val="00682A33"/>
    <w:rsid w:val="00686096"/>
    <w:rsid w:val="00696340"/>
    <w:rsid w:val="006A2F6A"/>
    <w:rsid w:val="006A2FE0"/>
    <w:rsid w:val="006A6FC6"/>
    <w:rsid w:val="006B62A5"/>
    <w:rsid w:val="006C3E7F"/>
    <w:rsid w:val="006C5BF1"/>
    <w:rsid w:val="006E7448"/>
    <w:rsid w:val="006F2D69"/>
    <w:rsid w:val="006F53AD"/>
    <w:rsid w:val="006F7EAB"/>
    <w:rsid w:val="00701C8A"/>
    <w:rsid w:val="00705BE7"/>
    <w:rsid w:val="00710799"/>
    <w:rsid w:val="007276DB"/>
    <w:rsid w:val="00733465"/>
    <w:rsid w:val="0075278B"/>
    <w:rsid w:val="00765E8D"/>
    <w:rsid w:val="00770A16"/>
    <w:rsid w:val="00775C61"/>
    <w:rsid w:val="00781BBB"/>
    <w:rsid w:val="00785DF2"/>
    <w:rsid w:val="00790028"/>
    <w:rsid w:val="007B1B9B"/>
    <w:rsid w:val="007D05E5"/>
    <w:rsid w:val="007D44A6"/>
    <w:rsid w:val="007E0E67"/>
    <w:rsid w:val="007F05E0"/>
    <w:rsid w:val="007F1EFB"/>
    <w:rsid w:val="007F2E74"/>
    <w:rsid w:val="007F579F"/>
    <w:rsid w:val="007F79A5"/>
    <w:rsid w:val="00801883"/>
    <w:rsid w:val="00804218"/>
    <w:rsid w:val="00804F71"/>
    <w:rsid w:val="0080700F"/>
    <w:rsid w:val="00807C37"/>
    <w:rsid w:val="00810109"/>
    <w:rsid w:val="008120F5"/>
    <w:rsid w:val="00816731"/>
    <w:rsid w:val="00820769"/>
    <w:rsid w:val="0082268A"/>
    <w:rsid w:val="00830A14"/>
    <w:rsid w:val="00834AF0"/>
    <w:rsid w:val="00836733"/>
    <w:rsid w:val="00841B4C"/>
    <w:rsid w:val="00844447"/>
    <w:rsid w:val="008444A4"/>
    <w:rsid w:val="00846F17"/>
    <w:rsid w:val="00857A39"/>
    <w:rsid w:val="00861963"/>
    <w:rsid w:val="00880555"/>
    <w:rsid w:val="00883B22"/>
    <w:rsid w:val="00893450"/>
    <w:rsid w:val="00894268"/>
    <w:rsid w:val="00894D74"/>
    <w:rsid w:val="008954AC"/>
    <w:rsid w:val="008A294C"/>
    <w:rsid w:val="008A743F"/>
    <w:rsid w:val="008B1DBB"/>
    <w:rsid w:val="008B4DDD"/>
    <w:rsid w:val="008C548C"/>
    <w:rsid w:val="008C5882"/>
    <w:rsid w:val="008C751D"/>
    <w:rsid w:val="008E07FC"/>
    <w:rsid w:val="008E277F"/>
    <w:rsid w:val="008E6E73"/>
    <w:rsid w:val="00901B29"/>
    <w:rsid w:val="00902CF5"/>
    <w:rsid w:val="009060A8"/>
    <w:rsid w:val="00922C8B"/>
    <w:rsid w:val="009237E7"/>
    <w:rsid w:val="00927F77"/>
    <w:rsid w:val="00940051"/>
    <w:rsid w:val="00950F55"/>
    <w:rsid w:val="00951DAE"/>
    <w:rsid w:val="0096324A"/>
    <w:rsid w:val="009636F6"/>
    <w:rsid w:val="00982A41"/>
    <w:rsid w:val="00982B39"/>
    <w:rsid w:val="00985A58"/>
    <w:rsid w:val="00991607"/>
    <w:rsid w:val="009A0580"/>
    <w:rsid w:val="009A31F4"/>
    <w:rsid w:val="009A41FB"/>
    <w:rsid w:val="009A4990"/>
    <w:rsid w:val="009A5712"/>
    <w:rsid w:val="009B1792"/>
    <w:rsid w:val="009C3797"/>
    <w:rsid w:val="009D4919"/>
    <w:rsid w:val="009D58C2"/>
    <w:rsid w:val="009E00CC"/>
    <w:rsid w:val="009E2E3F"/>
    <w:rsid w:val="00A01248"/>
    <w:rsid w:val="00A05626"/>
    <w:rsid w:val="00A119AC"/>
    <w:rsid w:val="00A11C5A"/>
    <w:rsid w:val="00A1792B"/>
    <w:rsid w:val="00A34AC5"/>
    <w:rsid w:val="00A357DD"/>
    <w:rsid w:val="00A376EE"/>
    <w:rsid w:val="00A37829"/>
    <w:rsid w:val="00A452C0"/>
    <w:rsid w:val="00A47749"/>
    <w:rsid w:val="00A501B7"/>
    <w:rsid w:val="00A64D10"/>
    <w:rsid w:val="00A8295C"/>
    <w:rsid w:val="00A83129"/>
    <w:rsid w:val="00A93722"/>
    <w:rsid w:val="00AA2DF3"/>
    <w:rsid w:val="00AA3E63"/>
    <w:rsid w:val="00AA5DAF"/>
    <w:rsid w:val="00AA7DFA"/>
    <w:rsid w:val="00AD1223"/>
    <w:rsid w:val="00AD1704"/>
    <w:rsid w:val="00AD1FFC"/>
    <w:rsid w:val="00AF2695"/>
    <w:rsid w:val="00B11F84"/>
    <w:rsid w:val="00B17E86"/>
    <w:rsid w:val="00B2394E"/>
    <w:rsid w:val="00B2540E"/>
    <w:rsid w:val="00B30BA4"/>
    <w:rsid w:val="00B32113"/>
    <w:rsid w:val="00B4216A"/>
    <w:rsid w:val="00B43B79"/>
    <w:rsid w:val="00B463FB"/>
    <w:rsid w:val="00B5186A"/>
    <w:rsid w:val="00B53849"/>
    <w:rsid w:val="00B557B3"/>
    <w:rsid w:val="00B57903"/>
    <w:rsid w:val="00B737BD"/>
    <w:rsid w:val="00B854AA"/>
    <w:rsid w:val="00B914C1"/>
    <w:rsid w:val="00B93DE0"/>
    <w:rsid w:val="00B94D6C"/>
    <w:rsid w:val="00B9782D"/>
    <w:rsid w:val="00BA0CDB"/>
    <w:rsid w:val="00BA105E"/>
    <w:rsid w:val="00BA64A1"/>
    <w:rsid w:val="00BB267E"/>
    <w:rsid w:val="00BC0E2E"/>
    <w:rsid w:val="00BC31C7"/>
    <w:rsid w:val="00BD4367"/>
    <w:rsid w:val="00BD72EE"/>
    <w:rsid w:val="00BE498A"/>
    <w:rsid w:val="00BE4D15"/>
    <w:rsid w:val="00BF1B8C"/>
    <w:rsid w:val="00BF750A"/>
    <w:rsid w:val="00BF7C24"/>
    <w:rsid w:val="00C00F62"/>
    <w:rsid w:val="00C12329"/>
    <w:rsid w:val="00C129ED"/>
    <w:rsid w:val="00C246A6"/>
    <w:rsid w:val="00C364B3"/>
    <w:rsid w:val="00C4035E"/>
    <w:rsid w:val="00C42B7F"/>
    <w:rsid w:val="00C47F06"/>
    <w:rsid w:val="00C53E87"/>
    <w:rsid w:val="00C54416"/>
    <w:rsid w:val="00C6076D"/>
    <w:rsid w:val="00C67839"/>
    <w:rsid w:val="00C82037"/>
    <w:rsid w:val="00C85E47"/>
    <w:rsid w:val="00C86EEA"/>
    <w:rsid w:val="00CB082A"/>
    <w:rsid w:val="00CB57E8"/>
    <w:rsid w:val="00CC1C89"/>
    <w:rsid w:val="00CC2F6F"/>
    <w:rsid w:val="00CC74BB"/>
    <w:rsid w:val="00CD05DB"/>
    <w:rsid w:val="00CD5E7C"/>
    <w:rsid w:val="00CD6A53"/>
    <w:rsid w:val="00CE2FE6"/>
    <w:rsid w:val="00CF2CF6"/>
    <w:rsid w:val="00D00BC7"/>
    <w:rsid w:val="00D15267"/>
    <w:rsid w:val="00D1600E"/>
    <w:rsid w:val="00D226ED"/>
    <w:rsid w:val="00D315F4"/>
    <w:rsid w:val="00D33F95"/>
    <w:rsid w:val="00D356E3"/>
    <w:rsid w:val="00D40701"/>
    <w:rsid w:val="00D46D92"/>
    <w:rsid w:val="00D5003E"/>
    <w:rsid w:val="00D5596E"/>
    <w:rsid w:val="00D72ED6"/>
    <w:rsid w:val="00D74F21"/>
    <w:rsid w:val="00D763E5"/>
    <w:rsid w:val="00D81BBF"/>
    <w:rsid w:val="00D8267C"/>
    <w:rsid w:val="00D83AB0"/>
    <w:rsid w:val="00D87ED1"/>
    <w:rsid w:val="00D90664"/>
    <w:rsid w:val="00D971B8"/>
    <w:rsid w:val="00DA332C"/>
    <w:rsid w:val="00DA7557"/>
    <w:rsid w:val="00DB203E"/>
    <w:rsid w:val="00DB5945"/>
    <w:rsid w:val="00DC2308"/>
    <w:rsid w:val="00DC2E17"/>
    <w:rsid w:val="00DC2F12"/>
    <w:rsid w:val="00DD0991"/>
    <w:rsid w:val="00DD0B82"/>
    <w:rsid w:val="00DD6D27"/>
    <w:rsid w:val="00DF27C0"/>
    <w:rsid w:val="00E12A93"/>
    <w:rsid w:val="00E131FA"/>
    <w:rsid w:val="00E16544"/>
    <w:rsid w:val="00E22CE6"/>
    <w:rsid w:val="00E30C88"/>
    <w:rsid w:val="00E31608"/>
    <w:rsid w:val="00E32DDD"/>
    <w:rsid w:val="00E35B61"/>
    <w:rsid w:val="00E35B9B"/>
    <w:rsid w:val="00E41FF1"/>
    <w:rsid w:val="00E422FE"/>
    <w:rsid w:val="00E46620"/>
    <w:rsid w:val="00E56E3A"/>
    <w:rsid w:val="00E661A4"/>
    <w:rsid w:val="00E75425"/>
    <w:rsid w:val="00E81947"/>
    <w:rsid w:val="00E8469E"/>
    <w:rsid w:val="00E97849"/>
    <w:rsid w:val="00EB3F4B"/>
    <w:rsid w:val="00EB4FB7"/>
    <w:rsid w:val="00ED5FFB"/>
    <w:rsid w:val="00EE6614"/>
    <w:rsid w:val="00EF3AE7"/>
    <w:rsid w:val="00F00F1F"/>
    <w:rsid w:val="00F02D87"/>
    <w:rsid w:val="00F06C3C"/>
    <w:rsid w:val="00F1358C"/>
    <w:rsid w:val="00F205F2"/>
    <w:rsid w:val="00F217BA"/>
    <w:rsid w:val="00F217D9"/>
    <w:rsid w:val="00F30C1F"/>
    <w:rsid w:val="00F35204"/>
    <w:rsid w:val="00F406BE"/>
    <w:rsid w:val="00F523A2"/>
    <w:rsid w:val="00F547A3"/>
    <w:rsid w:val="00F646C3"/>
    <w:rsid w:val="00F65CBF"/>
    <w:rsid w:val="00F70422"/>
    <w:rsid w:val="00F723E8"/>
    <w:rsid w:val="00F81BBF"/>
    <w:rsid w:val="00F86222"/>
    <w:rsid w:val="00F9333C"/>
    <w:rsid w:val="00FA51E6"/>
    <w:rsid w:val="00FB43C3"/>
    <w:rsid w:val="00FE0236"/>
    <w:rsid w:val="00FE363A"/>
    <w:rsid w:val="00FE5290"/>
    <w:rsid w:val="00FE6981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D2195"/>
  <w15:chartTrackingRefBased/>
  <w15:docId w15:val="{E9BB6C68-BFB9-4423-8E6C-3331BC5D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  <w:style w:type="character" w:styleId="Ulstomtale">
    <w:name w:val="Unresolved Mention"/>
    <w:basedOn w:val="Standardskriftforavsnitt"/>
    <w:uiPriority w:val="99"/>
    <w:semiHidden/>
    <w:unhideWhenUsed/>
    <w:rsid w:val="00834A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D0F3.2F8D8D7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jellIvarBye\Odin%20Prosjekt%20AS%20Dropbox\OP\Kunder\NTNU\H&#248;ytetthets%20EEG\03_Konkurransegrunnlag\Del%20II\Part%20II_Agreement%20Doc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922308A689F4CB594B5175177AEEE3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981944C-F971-45B4-A14C-A4BCBE5EADE0}"/>
      </w:docPartPr>
      <w:docPartBody>
        <w:p w:rsidR="00D11EAD" w:rsidRDefault="00404D45">
          <w:pPr>
            <w:pStyle w:val="6922308A689F4CB594B5175177AEEE31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49830191D7484118AB4F72AF2DBF2C7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83456C4-2EF5-47A8-8B06-EE5BA5239A65}"/>
      </w:docPartPr>
      <w:docPartBody>
        <w:p w:rsidR="00D11EAD" w:rsidRDefault="00404D45">
          <w:pPr>
            <w:pStyle w:val="49830191D7484118AB4F72AF2DBF2C7B"/>
          </w:pPr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D24"/>
    <w:rsid w:val="00045164"/>
    <w:rsid w:val="0006572D"/>
    <w:rsid w:val="00082CCF"/>
    <w:rsid w:val="000B7DE3"/>
    <w:rsid w:val="002268DF"/>
    <w:rsid w:val="00354D4F"/>
    <w:rsid w:val="00366B86"/>
    <w:rsid w:val="00372028"/>
    <w:rsid w:val="00404D45"/>
    <w:rsid w:val="00415D24"/>
    <w:rsid w:val="00446899"/>
    <w:rsid w:val="00542C28"/>
    <w:rsid w:val="005B7BCA"/>
    <w:rsid w:val="005D3340"/>
    <w:rsid w:val="00701C8A"/>
    <w:rsid w:val="00775C61"/>
    <w:rsid w:val="00790A89"/>
    <w:rsid w:val="00836960"/>
    <w:rsid w:val="00BA0604"/>
    <w:rsid w:val="00C6076D"/>
    <w:rsid w:val="00D11EAD"/>
    <w:rsid w:val="00D8267C"/>
    <w:rsid w:val="00E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6922308A689F4CB594B5175177AEEE31">
    <w:name w:val="6922308A689F4CB594B5175177AEEE31"/>
  </w:style>
  <w:style w:type="paragraph" w:customStyle="1" w:styleId="49830191D7484118AB4F72AF2DBF2C7B">
    <w:name w:val="49830191D7484118AB4F72AF2DBF2C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75EA4B802E294FB555BFDD7BDBBE53" ma:contentTypeVersion="7" ma:contentTypeDescription="Create a new document." ma:contentTypeScope="" ma:versionID="9b565c8cb7cf2217a66c41bc79b348d9">
  <xsd:schema xmlns:xsd="http://www.w3.org/2001/XMLSchema" xmlns:xs="http://www.w3.org/2001/XMLSchema" xmlns:p="http://schemas.microsoft.com/office/2006/metadata/properties" xmlns:ns2="aba840f8-6807-450b-b979-42e9cf6e30a2" targetNamespace="http://schemas.microsoft.com/office/2006/metadata/properties" ma:root="true" ma:fieldsID="5638b1a0ab2d97228ac49690a9421fee" ns2:_="">
    <xsd:import namespace="aba840f8-6807-450b-b979-42e9cf6e3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840f8-6807-450b-b979-42e9cf6e3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985066-898C-4A8A-8609-3E12F7AC7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840f8-6807-450b-b979-42e9cf6e3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C:\Users\KjellIvarBye\Odin Prosjekt AS Dropbox\OP\Kunder\NTNU\Høytetthets EEG\03_Konkurransegrunnlag\Del II\Part II_Agreement Document.dotx</Template>
  <TotalTime>0</TotalTime>
  <Pages>1</Pages>
  <Words>228</Words>
  <Characters>1390</Characters>
  <Application>Microsoft Office Word</Application>
  <DocSecurity>0</DocSecurity>
  <Lines>35</Lines>
  <Paragraphs>16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Kjell Ivar Bye</dc:creator>
  <cp:keywords/>
  <dc:description/>
  <cp:lastModifiedBy>Elias Kvernmo-Holmlimo</cp:lastModifiedBy>
  <cp:revision>2</cp:revision>
  <dcterms:created xsi:type="dcterms:W3CDTF">2026-04-30T12:20:00Z</dcterms:created>
  <dcterms:modified xsi:type="dcterms:W3CDTF">2026-04-30T12:20:00Z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0x010100C275EA4B802E294FB555BFDD7BDBBE53</vt:lpwstr>
  </property>
</Properties>
</file>